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9"/>
        <w:gridCol w:w="1571"/>
        <w:gridCol w:w="1984"/>
        <w:gridCol w:w="1843"/>
        <w:gridCol w:w="2126"/>
        <w:gridCol w:w="1418"/>
        <w:gridCol w:w="1559"/>
        <w:gridCol w:w="1134"/>
      </w:tblGrid>
      <w:tr w:rsidR="00373E23" w:rsidRPr="009B7D39">
        <w:tc>
          <w:tcPr>
            <w:tcW w:w="1089" w:type="dxa"/>
          </w:tcPr>
          <w:p w:rsidR="00373E23" w:rsidRPr="00EE28C7" w:rsidRDefault="00373E23">
            <w:pPr>
              <w:rPr>
                <w:b/>
                <w:bCs/>
                <w:color w:val="FF0000"/>
              </w:rPr>
            </w:pPr>
            <w:r w:rsidRPr="00EE28C7">
              <w:rPr>
                <w:b/>
                <w:bCs/>
                <w:color w:val="FF0000"/>
              </w:rPr>
              <w:t>LUNI</w:t>
            </w:r>
          </w:p>
          <w:p w:rsidR="00373E23" w:rsidRPr="009B7D39" w:rsidRDefault="00373E23"/>
        </w:tc>
        <w:tc>
          <w:tcPr>
            <w:tcW w:w="1571" w:type="dxa"/>
          </w:tcPr>
          <w:p w:rsidR="00373E23" w:rsidRPr="009B7D39" w:rsidRDefault="00373E23">
            <w:r w:rsidRPr="009B7D39">
              <w:t>7-8</w:t>
            </w:r>
          </w:p>
        </w:tc>
        <w:tc>
          <w:tcPr>
            <w:tcW w:w="1984" w:type="dxa"/>
          </w:tcPr>
          <w:p w:rsidR="00373E23" w:rsidRPr="009B7D39" w:rsidRDefault="00373E23">
            <w:r w:rsidRPr="009B7D39">
              <w:t>8-9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9-10</w:t>
            </w:r>
          </w:p>
        </w:tc>
        <w:tc>
          <w:tcPr>
            <w:tcW w:w="2126" w:type="dxa"/>
          </w:tcPr>
          <w:p w:rsidR="00373E23" w:rsidRPr="009B7D39" w:rsidRDefault="00373E23">
            <w:r w:rsidRPr="009B7D39">
              <w:t>10-11</w:t>
            </w:r>
          </w:p>
        </w:tc>
        <w:tc>
          <w:tcPr>
            <w:tcW w:w="1418" w:type="dxa"/>
          </w:tcPr>
          <w:p w:rsidR="00373E23" w:rsidRPr="009B7D39" w:rsidRDefault="00373E23">
            <w:r w:rsidRPr="009B7D39">
              <w:t>11-12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12-13</w:t>
            </w:r>
          </w:p>
        </w:tc>
        <w:tc>
          <w:tcPr>
            <w:tcW w:w="1134" w:type="dxa"/>
          </w:tcPr>
          <w:p w:rsidR="00373E23" w:rsidRPr="009B7D39" w:rsidRDefault="00373E23">
            <w:r w:rsidRPr="009B7D39">
              <w:t>13-14</w:t>
            </w:r>
          </w:p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A</w:t>
            </w:r>
          </w:p>
        </w:tc>
        <w:tc>
          <w:tcPr>
            <w:tcW w:w="1571" w:type="dxa"/>
          </w:tcPr>
          <w:p w:rsidR="00373E23" w:rsidRPr="009B7D39" w:rsidRDefault="00373E23" w:rsidP="00D403FE"/>
        </w:tc>
        <w:tc>
          <w:tcPr>
            <w:tcW w:w="1984" w:type="dxa"/>
          </w:tcPr>
          <w:p w:rsidR="00373E23" w:rsidRPr="009B7D39" w:rsidRDefault="00373E23">
            <w:r w:rsidRPr="009B7D39">
              <w:t>FR+G</w:t>
            </w:r>
          </w:p>
          <w:p w:rsidR="00373E23" w:rsidRPr="009B7D39" w:rsidRDefault="00373E23">
            <w:r w:rsidRPr="009B7D39">
              <w:t>BAB+AGU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MAT</w:t>
            </w:r>
          </w:p>
          <w:p w:rsidR="00373E23" w:rsidRPr="009B7D39" w:rsidRDefault="00373E23">
            <w:r w:rsidRPr="009B7D39">
              <w:t>BUSU</w:t>
            </w:r>
          </w:p>
        </w:tc>
        <w:tc>
          <w:tcPr>
            <w:tcW w:w="2126" w:type="dxa"/>
          </w:tcPr>
          <w:p w:rsidR="00373E23" w:rsidRPr="009B7D39" w:rsidRDefault="00373E23">
            <w:r w:rsidRPr="009B7D39">
              <w:t>INFO</w:t>
            </w:r>
          </w:p>
          <w:p w:rsidR="00373E23" w:rsidRPr="009B7D39" w:rsidRDefault="00373E23">
            <w:r w:rsidRPr="009B7D39">
              <w:t>HRIS</w:t>
            </w:r>
          </w:p>
        </w:tc>
        <w:tc>
          <w:tcPr>
            <w:tcW w:w="1418" w:type="dxa"/>
          </w:tcPr>
          <w:p w:rsidR="00373E23" w:rsidRPr="009B7D39" w:rsidRDefault="00373E23">
            <w:r w:rsidRPr="009B7D39">
              <w:t>INFO</w:t>
            </w:r>
          </w:p>
          <w:p w:rsidR="00373E23" w:rsidRPr="009B7D39" w:rsidRDefault="00373E23">
            <w:r w:rsidRPr="009B7D39">
              <w:t>HRIS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DIR</w:t>
            </w:r>
          </w:p>
          <w:p w:rsidR="00373E23" w:rsidRPr="009B7D39" w:rsidRDefault="00373E23">
            <w:r w:rsidRPr="009B7D39">
              <w:t>BUSU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B</w:t>
            </w:r>
          </w:p>
        </w:tc>
        <w:tc>
          <w:tcPr>
            <w:tcW w:w="1571" w:type="dxa"/>
          </w:tcPr>
          <w:p w:rsidR="00373E23" w:rsidRPr="009B7D39" w:rsidRDefault="00373E23"/>
        </w:tc>
        <w:tc>
          <w:tcPr>
            <w:tcW w:w="1984" w:type="dxa"/>
          </w:tcPr>
          <w:p w:rsidR="00373E23" w:rsidRPr="009B7D39" w:rsidRDefault="00373E23">
            <w:r w:rsidRPr="009B7D39">
              <w:t>E</w:t>
            </w:r>
          </w:p>
          <w:p w:rsidR="00373E23" w:rsidRPr="009B7D39" w:rsidRDefault="00373E23">
            <w:r w:rsidRPr="009B7D39">
              <w:t>ANT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ED.FIZ</w:t>
            </w:r>
          </w:p>
          <w:p w:rsidR="00373E23" w:rsidRPr="009B7D39" w:rsidRDefault="00373E23">
            <w:r w:rsidRPr="009B7D39">
              <w:t>TIPA</w:t>
            </w:r>
          </w:p>
        </w:tc>
        <w:tc>
          <w:tcPr>
            <w:tcW w:w="2126" w:type="dxa"/>
          </w:tcPr>
          <w:p w:rsidR="00373E23" w:rsidRPr="009B7D39" w:rsidRDefault="00373E23">
            <w:r w:rsidRPr="009B7D39">
              <w:t>MAT</w:t>
            </w:r>
          </w:p>
          <w:p w:rsidR="00373E23" w:rsidRPr="009B7D39" w:rsidRDefault="00373E23">
            <w:r w:rsidRPr="009B7D39">
              <w:t>ISAC</w:t>
            </w:r>
          </w:p>
        </w:tc>
        <w:tc>
          <w:tcPr>
            <w:tcW w:w="1418" w:type="dxa"/>
          </w:tcPr>
          <w:p w:rsidR="00373E23" w:rsidRPr="009B7D39" w:rsidRDefault="00373E23">
            <w:r w:rsidRPr="009B7D39">
              <w:t>MAT</w:t>
            </w:r>
          </w:p>
          <w:p w:rsidR="00373E23" w:rsidRPr="009B7D39" w:rsidRDefault="00373E23">
            <w:r w:rsidRPr="009B7D39">
              <w:t>ISAC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FIZ</w:t>
            </w:r>
          </w:p>
          <w:p w:rsidR="00373E23" w:rsidRPr="009B7D39" w:rsidRDefault="00373E23">
            <w:r w:rsidRPr="009B7D39">
              <w:t>STRAT.O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C</w:t>
            </w:r>
          </w:p>
        </w:tc>
        <w:tc>
          <w:tcPr>
            <w:tcW w:w="1571" w:type="dxa"/>
          </w:tcPr>
          <w:p w:rsidR="00373E23" w:rsidRPr="009B7D39" w:rsidRDefault="00373E23">
            <w:r w:rsidRPr="009B7D39">
              <w:t>M1</w:t>
            </w:r>
          </w:p>
          <w:p w:rsidR="00373E23" w:rsidRPr="009B7D39" w:rsidRDefault="00373E23">
            <w:r w:rsidRPr="009B7D39">
              <w:t>MATE</w:t>
            </w:r>
          </w:p>
        </w:tc>
        <w:tc>
          <w:tcPr>
            <w:tcW w:w="1984" w:type="dxa"/>
          </w:tcPr>
          <w:p w:rsidR="00373E23" w:rsidRPr="009B7D39" w:rsidRDefault="00373E23" w:rsidP="00D403FE">
            <w:r w:rsidRPr="009B7D39">
              <w:t>E</w:t>
            </w:r>
          </w:p>
          <w:p w:rsidR="00373E23" w:rsidRPr="009B7D39" w:rsidRDefault="00373E23" w:rsidP="00D403FE">
            <w:r w:rsidRPr="009B7D39">
              <w:t>BANC</w:t>
            </w:r>
          </w:p>
        </w:tc>
        <w:tc>
          <w:tcPr>
            <w:tcW w:w="1843" w:type="dxa"/>
          </w:tcPr>
          <w:p w:rsidR="00373E23" w:rsidRDefault="00373E23" w:rsidP="00D403FE">
            <w:r>
              <w:t>R</w:t>
            </w:r>
            <w:r w:rsidRPr="009B7D39">
              <w:t>E</w:t>
            </w:r>
            <w:r>
              <w:t>L</w:t>
            </w:r>
          </w:p>
          <w:p w:rsidR="00373E23" w:rsidRPr="009B7D39" w:rsidRDefault="00373E23" w:rsidP="00D403FE">
            <w:r>
              <w:t>HEREA</w:t>
            </w:r>
          </w:p>
        </w:tc>
        <w:tc>
          <w:tcPr>
            <w:tcW w:w="2126" w:type="dxa"/>
          </w:tcPr>
          <w:p w:rsidR="00373E23" w:rsidRDefault="00373E23">
            <w:r>
              <w:t>M2</w:t>
            </w:r>
          </w:p>
          <w:p w:rsidR="00373E23" w:rsidRPr="009B7D39" w:rsidRDefault="00373E23">
            <w:r>
              <w:t>ISTO</w:t>
            </w:r>
          </w:p>
        </w:tc>
        <w:tc>
          <w:tcPr>
            <w:tcW w:w="1418" w:type="dxa"/>
          </w:tcPr>
          <w:p w:rsidR="00373E23" w:rsidRPr="009B7D39" w:rsidRDefault="00373E23">
            <w:r w:rsidRPr="009B7D39">
              <w:t>FR</w:t>
            </w:r>
          </w:p>
          <w:p w:rsidR="00373E23" w:rsidRPr="009B7D39" w:rsidRDefault="00373E23">
            <w:r w:rsidRPr="009B7D39">
              <w:t>MUR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EC</w:t>
            </w:r>
          </w:p>
          <w:p w:rsidR="00373E23" w:rsidRPr="009B7D39" w:rsidRDefault="00373E23">
            <w:r w:rsidRPr="009B7D39">
              <w:t>MAIER</w:t>
            </w:r>
          </w:p>
        </w:tc>
        <w:tc>
          <w:tcPr>
            <w:tcW w:w="1134" w:type="dxa"/>
          </w:tcPr>
          <w:p w:rsidR="00373E23" w:rsidRPr="009B7D39" w:rsidRDefault="00373E23">
            <w:r w:rsidRPr="009B7D39">
              <w:t>M5</w:t>
            </w:r>
          </w:p>
          <w:p w:rsidR="00373E23" w:rsidRPr="009B7D39" w:rsidRDefault="00373E23">
            <w:r w:rsidRPr="009B7D39">
              <w:t>IOACHI</w:t>
            </w:r>
          </w:p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D</w:t>
            </w:r>
          </w:p>
        </w:tc>
        <w:tc>
          <w:tcPr>
            <w:tcW w:w="1571" w:type="dxa"/>
          </w:tcPr>
          <w:p w:rsidR="00373E23" w:rsidRPr="009B7D39" w:rsidRDefault="00373E23">
            <w:r w:rsidRPr="009B7D39">
              <w:t>M8</w:t>
            </w:r>
          </w:p>
          <w:p w:rsidR="00373E23" w:rsidRPr="009B7D39" w:rsidRDefault="00373E23">
            <w:r w:rsidRPr="009B7D39">
              <w:t>LAZA</w:t>
            </w:r>
          </w:p>
        </w:tc>
        <w:tc>
          <w:tcPr>
            <w:tcW w:w="1984" w:type="dxa"/>
          </w:tcPr>
          <w:p w:rsidR="00373E23" w:rsidRPr="009B7D39" w:rsidRDefault="00373E23">
            <w:r w:rsidRPr="009B7D39">
              <w:t>IST</w:t>
            </w:r>
          </w:p>
          <w:p w:rsidR="00373E23" w:rsidRPr="009B7D39" w:rsidRDefault="00373E23">
            <w:r w:rsidRPr="009B7D39">
              <w:t>DOBRE</w:t>
            </w:r>
          </w:p>
        </w:tc>
        <w:tc>
          <w:tcPr>
            <w:tcW w:w="1843" w:type="dxa"/>
          </w:tcPr>
          <w:p w:rsidR="00373E23" w:rsidRDefault="00373E23">
            <w:r>
              <w:t>M3</w:t>
            </w:r>
          </w:p>
          <w:p w:rsidR="00373E23" w:rsidRPr="009B7D39" w:rsidRDefault="00373E23">
            <w:r>
              <w:t>ISTO</w:t>
            </w:r>
          </w:p>
        </w:tc>
        <w:tc>
          <w:tcPr>
            <w:tcW w:w="2126" w:type="dxa"/>
          </w:tcPr>
          <w:p w:rsidR="00373E23" w:rsidRPr="009B7D39" w:rsidRDefault="00373E23">
            <w:r w:rsidRPr="009B7D39">
              <w:t>GEO</w:t>
            </w:r>
          </w:p>
          <w:p w:rsidR="00373E23" w:rsidRPr="009B7D39" w:rsidRDefault="00373E23">
            <w:r w:rsidRPr="009B7D39">
              <w:t>STRUG</w:t>
            </w:r>
          </w:p>
        </w:tc>
        <w:tc>
          <w:tcPr>
            <w:tcW w:w="1418" w:type="dxa"/>
          </w:tcPr>
          <w:p w:rsidR="00373E23" w:rsidRPr="009B7D39" w:rsidRDefault="00373E23">
            <w:r w:rsidRPr="009B7D39">
              <w:t>EC</w:t>
            </w:r>
          </w:p>
          <w:p w:rsidR="00373E23" w:rsidRPr="009B7D39" w:rsidRDefault="00373E23">
            <w:r w:rsidRPr="009B7D39">
              <w:t>MAIER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MAT</w:t>
            </w:r>
          </w:p>
          <w:p w:rsidR="00373E23" w:rsidRPr="009B7D39" w:rsidRDefault="00373E23">
            <w:r w:rsidRPr="009B7D39">
              <w:t>FLOCEA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E</w:t>
            </w:r>
          </w:p>
        </w:tc>
        <w:tc>
          <w:tcPr>
            <w:tcW w:w="1571" w:type="dxa"/>
          </w:tcPr>
          <w:p w:rsidR="00373E23" w:rsidRDefault="00373E23">
            <w:r>
              <w:t>REL</w:t>
            </w:r>
          </w:p>
          <w:p w:rsidR="00373E23" w:rsidRPr="009B7D39" w:rsidRDefault="00373E23">
            <w:r>
              <w:t>HEREA</w:t>
            </w:r>
          </w:p>
        </w:tc>
        <w:tc>
          <w:tcPr>
            <w:tcW w:w="1984" w:type="dxa"/>
          </w:tcPr>
          <w:p w:rsidR="00373E23" w:rsidRPr="009B7D39" w:rsidRDefault="00373E23">
            <w:r w:rsidRPr="009B7D39">
              <w:t>M2</w:t>
            </w:r>
          </w:p>
          <w:p w:rsidR="00373E23" w:rsidRPr="009B7D39" w:rsidRDefault="00373E23">
            <w:r w:rsidRPr="009B7D39">
              <w:t>HAGIU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IST</w:t>
            </w:r>
          </w:p>
          <w:p w:rsidR="00373E23" w:rsidRPr="009B7D39" w:rsidRDefault="00373E23">
            <w:r w:rsidRPr="009B7D39">
              <w:t>DOBRE</w:t>
            </w:r>
          </w:p>
        </w:tc>
        <w:tc>
          <w:tcPr>
            <w:tcW w:w="2126" w:type="dxa"/>
          </w:tcPr>
          <w:p w:rsidR="00373E23" w:rsidRPr="009B7D39" w:rsidRDefault="00373E23">
            <w:r w:rsidRPr="009B7D39">
              <w:t>M</w:t>
            </w:r>
            <w:r>
              <w:t>5</w:t>
            </w:r>
          </w:p>
          <w:p w:rsidR="00373E23" w:rsidRPr="009B7D39" w:rsidRDefault="00373E23">
            <w:r>
              <w:t>IORD</w:t>
            </w:r>
          </w:p>
        </w:tc>
        <w:tc>
          <w:tcPr>
            <w:tcW w:w="1418" w:type="dxa"/>
          </w:tcPr>
          <w:p w:rsidR="00373E23" w:rsidRPr="009B7D39" w:rsidRDefault="00373E23">
            <w:r w:rsidRPr="009B7D39">
              <w:t>E</w:t>
            </w:r>
          </w:p>
          <w:p w:rsidR="00373E23" w:rsidRPr="009B7D39" w:rsidRDefault="00373E23">
            <w:r w:rsidRPr="009B7D39">
              <w:t>BANC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MAT</w:t>
            </w:r>
          </w:p>
          <w:p w:rsidR="00373E23" w:rsidRPr="009B7D39" w:rsidRDefault="00373E23">
            <w:r w:rsidRPr="009B7D39">
              <w:t>NEG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F</w:t>
            </w:r>
          </w:p>
        </w:tc>
        <w:tc>
          <w:tcPr>
            <w:tcW w:w="1571" w:type="dxa"/>
          </w:tcPr>
          <w:p w:rsidR="00373E23" w:rsidRPr="009B7D39" w:rsidRDefault="00373E23">
            <w:r w:rsidRPr="009B7D39">
              <w:t>E+G</w:t>
            </w:r>
          </w:p>
          <w:p w:rsidR="00373E23" w:rsidRPr="009B7D39" w:rsidRDefault="00373E23">
            <w:r w:rsidRPr="009B7D39">
              <w:t>ANT+AGU</w:t>
            </w:r>
          </w:p>
        </w:tc>
        <w:tc>
          <w:tcPr>
            <w:tcW w:w="1984" w:type="dxa"/>
          </w:tcPr>
          <w:p w:rsidR="00373E23" w:rsidRDefault="00373E23" w:rsidP="00D403FE">
            <w:r w:rsidRPr="009B7D39">
              <w:t>M</w:t>
            </w:r>
            <w:r>
              <w:t>1</w:t>
            </w:r>
          </w:p>
          <w:p w:rsidR="00373E23" w:rsidRPr="009B7D39" w:rsidRDefault="00373E23" w:rsidP="00D403FE">
            <w:r>
              <w:t>APET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FR+E</w:t>
            </w:r>
          </w:p>
          <w:p w:rsidR="00373E23" w:rsidRPr="009B7D39" w:rsidRDefault="00373E23">
            <w:r w:rsidRPr="009B7D39">
              <w:t>GRIG+BAB</w:t>
            </w:r>
          </w:p>
        </w:tc>
        <w:tc>
          <w:tcPr>
            <w:tcW w:w="2126" w:type="dxa"/>
          </w:tcPr>
          <w:p w:rsidR="00373E23" w:rsidRDefault="00373E23">
            <w:r>
              <w:t>M2</w:t>
            </w:r>
          </w:p>
          <w:p w:rsidR="00373E23" w:rsidRPr="009B7D39" w:rsidRDefault="00373E23">
            <w:r>
              <w:t>HAGIU</w:t>
            </w:r>
          </w:p>
        </w:tc>
        <w:tc>
          <w:tcPr>
            <w:tcW w:w="1418" w:type="dxa"/>
          </w:tcPr>
          <w:p w:rsidR="00373E23" w:rsidRDefault="00373E23">
            <w:r>
              <w:t>ROM</w:t>
            </w:r>
          </w:p>
          <w:p w:rsidR="00373E23" w:rsidRPr="009B7D39" w:rsidRDefault="00373E23">
            <w:r>
              <w:t>POPA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MAT</w:t>
            </w:r>
          </w:p>
          <w:p w:rsidR="00373E23" w:rsidRPr="009B7D39" w:rsidRDefault="00373E23">
            <w:r w:rsidRPr="009B7D39">
              <w:t>CEN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G</w:t>
            </w:r>
          </w:p>
        </w:tc>
        <w:tc>
          <w:tcPr>
            <w:tcW w:w="1571" w:type="dxa"/>
          </w:tcPr>
          <w:p w:rsidR="00373E23" w:rsidRDefault="00373E23">
            <w:r>
              <w:t>IST</w:t>
            </w:r>
          </w:p>
          <w:p w:rsidR="00373E23" w:rsidRPr="009B7D39" w:rsidRDefault="00373E23">
            <w:r>
              <w:t>DOBRE</w:t>
            </w:r>
          </w:p>
        </w:tc>
        <w:tc>
          <w:tcPr>
            <w:tcW w:w="1984" w:type="dxa"/>
          </w:tcPr>
          <w:p w:rsidR="00373E23" w:rsidRDefault="00373E23" w:rsidP="00D403FE">
            <w:r w:rsidRPr="009B7D39">
              <w:t>M</w:t>
            </w:r>
            <w:r>
              <w:t>4</w:t>
            </w:r>
          </w:p>
          <w:p w:rsidR="00373E23" w:rsidRPr="009B7D39" w:rsidRDefault="00373E23" w:rsidP="00D403FE">
            <w:r>
              <w:t>SANDU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MAT</w:t>
            </w:r>
          </w:p>
          <w:p w:rsidR="00373E23" w:rsidRPr="009B7D39" w:rsidRDefault="00373E23">
            <w:r w:rsidRPr="009B7D39">
              <w:t>ROM</w:t>
            </w:r>
          </w:p>
        </w:tc>
        <w:tc>
          <w:tcPr>
            <w:tcW w:w="2126" w:type="dxa"/>
          </w:tcPr>
          <w:p w:rsidR="00373E23" w:rsidRDefault="00373E23" w:rsidP="00D403FE">
            <w:r>
              <w:t>E</w:t>
            </w:r>
          </w:p>
          <w:p w:rsidR="00373E23" w:rsidRPr="009B7D39" w:rsidRDefault="00373E23">
            <w:r>
              <w:t>ANT</w:t>
            </w:r>
          </w:p>
        </w:tc>
        <w:tc>
          <w:tcPr>
            <w:tcW w:w="1418" w:type="dxa"/>
          </w:tcPr>
          <w:p w:rsidR="00373E23" w:rsidRPr="009B7D39" w:rsidRDefault="00373E23" w:rsidP="00D403FE">
            <w:r w:rsidRPr="009B7D39">
              <w:t>ED.FIZ</w:t>
            </w:r>
          </w:p>
          <w:p w:rsidR="00373E23" w:rsidRPr="009B7D39" w:rsidRDefault="00373E23" w:rsidP="00D403FE">
            <w:r w:rsidRPr="009B7D39">
              <w:t>PURICE</w:t>
            </w:r>
          </w:p>
        </w:tc>
        <w:tc>
          <w:tcPr>
            <w:tcW w:w="1559" w:type="dxa"/>
          </w:tcPr>
          <w:p w:rsidR="00373E23" w:rsidRPr="009B7D39" w:rsidRDefault="00373E23">
            <w:r>
              <w:t>M8</w:t>
            </w:r>
          </w:p>
          <w:p w:rsidR="00373E23" w:rsidRPr="009B7D39" w:rsidRDefault="00373E23">
            <w:r>
              <w:t>LAZA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H</w:t>
            </w:r>
          </w:p>
        </w:tc>
        <w:tc>
          <w:tcPr>
            <w:tcW w:w="1571" w:type="dxa"/>
          </w:tcPr>
          <w:p w:rsidR="00373E23" w:rsidRPr="009B7D39" w:rsidRDefault="00373E23"/>
        </w:tc>
        <w:tc>
          <w:tcPr>
            <w:tcW w:w="1984" w:type="dxa"/>
          </w:tcPr>
          <w:p w:rsidR="00373E23" w:rsidRPr="009B7D39" w:rsidRDefault="00373E23" w:rsidP="00D403FE">
            <w:r w:rsidRPr="009B7D39">
              <w:t>REL</w:t>
            </w:r>
          </w:p>
          <w:p w:rsidR="00373E23" w:rsidRPr="009B7D39" w:rsidRDefault="00373E23" w:rsidP="00D403FE">
            <w:r w:rsidRPr="009B7D39">
              <w:t>HER</w:t>
            </w:r>
          </w:p>
        </w:tc>
        <w:tc>
          <w:tcPr>
            <w:tcW w:w="1843" w:type="dxa"/>
          </w:tcPr>
          <w:p w:rsidR="00373E23" w:rsidRPr="009B7D39" w:rsidRDefault="00373E23" w:rsidP="00D403FE">
            <w:r w:rsidRPr="009B7D39">
              <w:t>M8</w:t>
            </w:r>
          </w:p>
          <w:p w:rsidR="00373E23" w:rsidRPr="009B7D39" w:rsidRDefault="00373E23" w:rsidP="00D403FE">
            <w:r w:rsidRPr="009B7D39">
              <w:t>PANA</w:t>
            </w:r>
          </w:p>
        </w:tc>
        <w:tc>
          <w:tcPr>
            <w:tcW w:w="2126" w:type="dxa"/>
          </w:tcPr>
          <w:p w:rsidR="00373E23" w:rsidRPr="009B7D39" w:rsidRDefault="00373E23" w:rsidP="00D403FE">
            <w:r w:rsidRPr="009B7D39">
              <w:t>M2</w:t>
            </w:r>
          </w:p>
          <w:p w:rsidR="00373E23" w:rsidRPr="009B7D39" w:rsidRDefault="00373E23" w:rsidP="00D403FE">
            <w:r w:rsidRPr="009B7D39">
              <w:t>TRUF</w:t>
            </w:r>
          </w:p>
        </w:tc>
        <w:tc>
          <w:tcPr>
            <w:tcW w:w="1418" w:type="dxa"/>
          </w:tcPr>
          <w:p w:rsidR="00373E23" w:rsidRDefault="00373E23">
            <w:r>
              <w:t>E</w:t>
            </w:r>
          </w:p>
          <w:p w:rsidR="00373E23" w:rsidRPr="009B7D39" w:rsidRDefault="00373E23">
            <w:r>
              <w:t>ANT</w:t>
            </w:r>
          </w:p>
        </w:tc>
        <w:tc>
          <w:tcPr>
            <w:tcW w:w="1559" w:type="dxa"/>
          </w:tcPr>
          <w:p w:rsidR="00373E23" w:rsidRDefault="00373E23" w:rsidP="00D403FE">
            <w:r w:rsidRPr="009B7D39">
              <w:t>M</w:t>
            </w:r>
            <w:r>
              <w:t>4</w:t>
            </w:r>
          </w:p>
          <w:p w:rsidR="00373E23" w:rsidRPr="009B7D39" w:rsidRDefault="00373E23" w:rsidP="00D403FE">
            <w:r>
              <w:t>VRANC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I</w:t>
            </w:r>
          </w:p>
        </w:tc>
        <w:tc>
          <w:tcPr>
            <w:tcW w:w="1571" w:type="dxa"/>
          </w:tcPr>
          <w:p w:rsidR="00373E23" w:rsidRPr="009B7D39" w:rsidRDefault="00373E23">
            <w:r w:rsidRPr="009B7D39">
              <w:t>E+G</w:t>
            </w:r>
          </w:p>
          <w:p w:rsidR="00373E23" w:rsidRPr="009B7D39" w:rsidRDefault="00373E23">
            <w:r w:rsidRPr="009B7D39">
              <w:t>OTT+AGU</w:t>
            </w:r>
          </w:p>
        </w:tc>
        <w:tc>
          <w:tcPr>
            <w:tcW w:w="1984" w:type="dxa"/>
          </w:tcPr>
          <w:p w:rsidR="00373E23" w:rsidRPr="009B7D39" w:rsidRDefault="00373E23">
            <w:r w:rsidRPr="009B7D39">
              <w:t>M7</w:t>
            </w:r>
          </w:p>
          <w:p w:rsidR="00373E23" w:rsidRPr="009B7D39" w:rsidRDefault="00373E23">
            <w:r w:rsidRPr="009B7D39">
              <w:t>REIN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M2</w:t>
            </w:r>
          </w:p>
          <w:p w:rsidR="00373E23" w:rsidRPr="009B7D39" w:rsidRDefault="00373E23">
            <w:r w:rsidRPr="009B7D39">
              <w:t>TRUF</w:t>
            </w:r>
          </w:p>
        </w:tc>
        <w:tc>
          <w:tcPr>
            <w:tcW w:w="2126" w:type="dxa"/>
          </w:tcPr>
          <w:p w:rsidR="00373E23" w:rsidRDefault="00373E23" w:rsidP="00D403FE">
            <w:r w:rsidRPr="009B7D39">
              <w:t>M</w:t>
            </w:r>
            <w:r>
              <w:t>1</w:t>
            </w:r>
          </w:p>
          <w:p w:rsidR="00373E23" w:rsidRPr="009B7D39" w:rsidRDefault="00373E23" w:rsidP="00D403FE">
            <w:r>
              <w:t>SIC</w:t>
            </w:r>
          </w:p>
        </w:tc>
        <w:tc>
          <w:tcPr>
            <w:tcW w:w="1418" w:type="dxa"/>
          </w:tcPr>
          <w:p w:rsidR="00373E23" w:rsidRPr="009B7D39" w:rsidRDefault="00373E23" w:rsidP="00B73FDB">
            <w:r w:rsidRPr="009B7D39">
              <w:t>M4</w:t>
            </w:r>
          </w:p>
          <w:p w:rsidR="00373E23" w:rsidRPr="009B7D39" w:rsidRDefault="00373E23" w:rsidP="00B73FDB">
            <w:r w:rsidRPr="009B7D39">
              <w:t>VRANC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FR+E</w:t>
            </w:r>
          </w:p>
          <w:p w:rsidR="00373E23" w:rsidRPr="009B7D39" w:rsidRDefault="00373E23">
            <w:r w:rsidRPr="009B7D39">
              <w:t>ANT+MUR</w:t>
            </w:r>
          </w:p>
        </w:tc>
        <w:tc>
          <w:tcPr>
            <w:tcW w:w="1134" w:type="dxa"/>
          </w:tcPr>
          <w:p w:rsidR="00373E23" w:rsidRDefault="00373E23">
            <w:r>
              <w:t>ED FIZ</w:t>
            </w:r>
          </w:p>
          <w:p w:rsidR="00373E23" w:rsidRPr="009B7D39" w:rsidRDefault="00373E23">
            <w:r>
              <w:t>TIPA</w:t>
            </w:r>
          </w:p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J</w:t>
            </w:r>
          </w:p>
        </w:tc>
        <w:tc>
          <w:tcPr>
            <w:tcW w:w="1571" w:type="dxa"/>
          </w:tcPr>
          <w:p w:rsidR="00373E23" w:rsidRPr="009B7D39" w:rsidRDefault="00373E23">
            <w:r w:rsidRPr="009B7D39">
              <w:t>M2</w:t>
            </w:r>
          </w:p>
          <w:p w:rsidR="00373E23" w:rsidRPr="009B7D39" w:rsidRDefault="00373E23">
            <w:r w:rsidRPr="009B7D39">
              <w:t>ONOF</w:t>
            </w:r>
          </w:p>
        </w:tc>
        <w:tc>
          <w:tcPr>
            <w:tcW w:w="1984" w:type="dxa"/>
          </w:tcPr>
          <w:p w:rsidR="00373E23" w:rsidRPr="009B7D39" w:rsidRDefault="00373E23">
            <w:r w:rsidRPr="009B7D39">
              <w:t>E</w:t>
            </w:r>
          </w:p>
          <w:p w:rsidR="00373E23" w:rsidRPr="009B7D39" w:rsidRDefault="00373E23">
            <w:r w:rsidRPr="009B7D39">
              <w:t>GRIG</w:t>
            </w:r>
          </w:p>
        </w:tc>
        <w:tc>
          <w:tcPr>
            <w:tcW w:w="1843" w:type="dxa"/>
          </w:tcPr>
          <w:p w:rsidR="00373E23" w:rsidRPr="009B7D39" w:rsidRDefault="00373E23">
            <w:r w:rsidRPr="009B7D39">
              <w:t>M5</w:t>
            </w:r>
          </w:p>
          <w:p w:rsidR="00373E23" w:rsidRPr="009B7D39" w:rsidRDefault="00373E23">
            <w:r w:rsidRPr="009B7D39">
              <w:t>LAZA</w:t>
            </w:r>
          </w:p>
        </w:tc>
        <w:tc>
          <w:tcPr>
            <w:tcW w:w="2126" w:type="dxa"/>
          </w:tcPr>
          <w:p w:rsidR="00373E23" w:rsidRPr="009B7D39" w:rsidRDefault="00373E23">
            <w:r w:rsidRPr="009B7D39">
              <w:t>IST</w:t>
            </w:r>
          </w:p>
          <w:p w:rsidR="00373E23" w:rsidRPr="009B7D39" w:rsidRDefault="00373E23">
            <w:r w:rsidRPr="009B7D39">
              <w:t>DOBRE</w:t>
            </w:r>
          </w:p>
        </w:tc>
        <w:tc>
          <w:tcPr>
            <w:tcW w:w="1418" w:type="dxa"/>
          </w:tcPr>
          <w:p w:rsidR="00373E23" w:rsidRPr="009B7D39" w:rsidRDefault="00373E23">
            <w:r w:rsidRPr="009B7D39">
              <w:t>M3</w:t>
            </w:r>
          </w:p>
          <w:p w:rsidR="00373E23" w:rsidRPr="009B7D39" w:rsidRDefault="00373E23">
            <w:r w:rsidRPr="009B7D39">
              <w:t>MATE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ROM</w:t>
            </w:r>
          </w:p>
          <w:p w:rsidR="00373E23" w:rsidRPr="009B7D39" w:rsidRDefault="00373E23">
            <w:r w:rsidRPr="009B7D39">
              <w:t>POPA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K</w:t>
            </w:r>
          </w:p>
        </w:tc>
        <w:tc>
          <w:tcPr>
            <w:tcW w:w="1571" w:type="dxa"/>
          </w:tcPr>
          <w:p w:rsidR="00373E23" w:rsidRPr="009B7D39" w:rsidRDefault="00373E23">
            <w:r w:rsidRPr="009B7D39">
              <w:t>M8</w:t>
            </w:r>
          </w:p>
          <w:p w:rsidR="00373E23" w:rsidRPr="009B7D39" w:rsidRDefault="00373E23">
            <w:r w:rsidRPr="009B7D39">
              <w:t>CRETU</w:t>
            </w:r>
          </w:p>
        </w:tc>
        <w:tc>
          <w:tcPr>
            <w:tcW w:w="1984" w:type="dxa"/>
          </w:tcPr>
          <w:p w:rsidR="00373E23" w:rsidRPr="009B7D39" w:rsidRDefault="00373E23">
            <w:r w:rsidRPr="009B7D39">
              <w:t>M8</w:t>
            </w:r>
          </w:p>
          <w:p w:rsidR="00373E23" w:rsidRPr="009B7D39" w:rsidRDefault="00373E23">
            <w:r w:rsidRPr="009B7D39">
              <w:t>CRETU</w:t>
            </w:r>
          </w:p>
        </w:tc>
        <w:tc>
          <w:tcPr>
            <w:tcW w:w="1843" w:type="dxa"/>
          </w:tcPr>
          <w:p w:rsidR="00373E23" w:rsidRDefault="00373E23" w:rsidP="00D403FE">
            <w:r w:rsidRPr="009B7D39">
              <w:t>M5</w:t>
            </w:r>
          </w:p>
          <w:p w:rsidR="00373E23" w:rsidRPr="009B7D39" w:rsidRDefault="00373E23" w:rsidP="00D403FE">
            <w:r>
              <w:t>HAGIU</w:t>
            </w:r>
          </w:p>
        </w:tc>
        <w:tc>
          <w:tcPr>
            <w:tcW w:w="2126" w:type="dxa"/>
          </w:tcPr>
          <w:p w:rsidR="00373E23" w:rsidRPr="009B7D39" w:rsidRDefault="00373E23">
            <w:r>
              <w:t>ROM</w:t>
            </w:r>
          </w:p>
          <w:p w:rsidR="00373E23" w:rsidRPr="009B7D39" w:rsidRDefault="00373E23">
            <w:r>
              <w:t>IACOB</w:t>
            </w:r>
          </w:p>
        </w:tc>
        <w:tc>
          <w:tcPr>
            <w:tcW w:w="1418" w:type="dxa"/>
          </w:tcPr>
          <w:p w:rsidR="00373E23" w:rsidRDefault="00373E23">
            <w:r>
              <w:t>FR</w:t>
            </w:r>
          </w:p>
          <w:p w:rsidR="00373E23" w:rsidRPr="009B7D39" w:rsidRDefault="00373E23">
            <w:r>
              <w:t>STRAT</w:t>
            </w:r>
          </w:p>
        </w:tc>
        <w:tc>
          <w:tcPr>
            <w:tcW w:w="1559" w:type="dxa"/>
          </w:tcPr>
          <w:p w:rsidR="00373E23" w:rsidRPr="009B7D39" w:rsidRDefault="00373E23">
            <w:r w:rsidRPr="009B7D39">
              <w:t>FR+E</w:t>
            </w:r>
          </w:p>
          <w:p w:rsidR="00373E23" w:rsidRPr="009B7D39" w:rsidRDefault="00373E23">
            <w:r>
              <w:t>ANT+MUR</w:t>
            </w:r>
          </w:p>
        </w:tc>
        <w:tc>
          <w:tcPr>
            <w:tcW w:w="1134" w:type="dxa"/>
          </w:tcPr>
          <w:p w:rsidR="00373E23" w:rsidRPr="009B7D39" w:rsidRDefault="00373E23" w:rsidP="00D403FE">
            <w:r w:rsidRPr="009B7D39">
              <w:t>IST</w:t>
            </w:r>
          </w:p>
          <w:p w:rsidR="00373E23" w:rsidRPr="009B7D39" w:rsidRDefault="00373E23" w:rsidP="00D403FE">
            <w:r w:rsidRPr="009B7D39">
              <w:t>DOBRE</w:t>
            </w:r>
          </w:p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L</w:t>
            </w:r>
          </w:p>
        </w:tc>
        <w:tc>
          <w:tcPr>
            <w:tcW w:w="1571" w:type="dxa"/>
          </w:tcPr>
          <w:p w:rsidR="00373E23" w:rsidRDefault="00373E23">
            <w:r w:rsidRPr="009B7D39">
              <w:t>E+G</w:t>
            </w:r>
          </w:p>
          <w:p w:rsidR="00373E23" w:rsidRPr="009B7D39" w:rsidRDefault="00373E23">
            <w:r>
              <w:t>ANT+AGU</w:t>
            </w:r>
          </w:p>
        </w:tc>
        <w:tc>
          <w:tcPr>
            <w:tcW w:w="1984" w:type="dxa"/>
          </w:tcPr>
          <w:p w:rsidR="00373E23" w:rsidRDefault="00373E23" w:rsidP="00D403FE">
            <w:r w:rsidRPr="009B7D39">
              <w:t>M</w:t>
            </w:r>
            <w:r>
              <w:t>2</w:t>
            </w:r>
          </w:p>
          <w:p w:rsidR="00373E23" w:rsidRPr="009B7D39" w:rsidRDefault="00373E23" w:rsidP="00D403FE">
            <w:r>
              <w:t>ONOF</w:t>
            </w:r>
          </w:p>
        </w:tc>
        <w:tc>
          <w:tcPr>
            <w:tcW w:w="1843" w:type="dxa"/>
          </w:tcPr>
          <w:p w:rsidR="00373E23" w:rsidRDefault="00373E23">
            <w:r w:rsidRPr="009B7D39">
              <w:t>FR+E</w:t>
            </w:r>
          </w:p>
          <w:p w:rsidR="00373E23" w:rsidRPr="009B7D39" w:rsidRDefault="00373E23">
            <w:r>
              <w:t>GRIG+BAB</w:t>
            </w:r>
          </w:p>
        </w:tc>
        <w:tc>
          <w:tcPr>
            <w:tcW w:w="2126" w:type="dxa"/>
          </w:tcPr>
          <w:p w:rsidR="00373E23" w:rsidRDefault="00373E23">
            <w:r>
              <w:t>REL</w:t>
            </w:r>
          </w:p>
          <w:p w:rsidR="00373E23" w:rsidRPr="009B7D39" w:rsidRDefault="00373E23">
            <w:r>
              <w:t>HEREA</w:t>
            </w:r>
          </w:p>
        </w:tc>
        <w:tc>
          <w:tcPr>
            <w:tcW w:w="1418" w:type="dxa"/>
          </w:tcPr>
          <w:p w:rsidR="00373E23" w:rsidRDefault="00373E23" w:rsidP="00D403FE">
            <w:r w:rsidRPr="009B7D39">
              <w:t>M</w:t>
            </w:r>
            <w:r>
              <w:t>3</w:t>
            </w:r>
          </w:p>
          <w:p w:rsidR="00373E23" w:rsidRPr="009B7D39" w:rsidRDefault="00373E23" w:rsidP="00D403FE">
            <w:r>
              <w:t>REIN</w:t>
            </w:r>
          </w:p>
        </w:tc>
        <w:tc>
          <w:tcPr>
            <w:tcW w:w="1559" w:type="dxa"/>
          </w:tcPr>
          <w:p w:rsidR="00373E23" w:rsidRDefault="00373E23">
            <w:r w:rsidRPr="009B7D39">
              <w:t>IST</w:t>
            </w:r>
          </w:p>
          <w:p w:rsidR="00373E23" w:rsidRPr="009B7D39" w:rsidRDefault="00373E23">
            <w:r>
              <w:t>DOBRE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 M</w:t>
            </w:r>
          </w:p>
        </w:tc>
        <w:tc>
          <w:tcPr>
            <w:tcW w:w="1571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PRUT</w:t>
            </w:r>
          </w:p>
        </w:tc>
        <w:tc>
          <w:tcPr>
            <w:tcW w:w="1984" w:type="dxa"/>
          </w:tcPr>
          <w:p w:rsidR="00373E23" w:rsidRDefault="00373E23">
            <w:r w:rsidRPr="009B7D39">
              <w:t>E</w:t>
            </w:r>
          </w:p>
          <w:p w:rsidR="00373E23" w:rsidRPr="009B7D39" w:rsidRDefault="00373E23">
            <w:r>
              <w:t>OTT</w:t>
            </w:r>
          </w:p>
        </w:tc>
        <w:tc>
          <w:tcPr>
            <w:tcW w:w="1843" w:type="dxa"/>
          </w:tcPr>
          <w:p w:rsidR="00373E23" w:rsidRDefault="00373E23">
            <w:r w:rsidRPr="009B7D39">
              <w:t>M2</w:t>
            </w:r>
          </w:p>
          <w:p w:rsidR="00373E23" w:rsidRPr="009B7D39" w:rsidRDefault="00373E23">
            <w:r>
              <w:t>ONOF</w:t>
            </w:r>
          </w:p>
        </w:tc>
        <w:tc>
          <w:tcPr>
            <w:tcW w:w="2126" w:type="dxa"/>
          </w:tcPr>
          <w:p w:rsidR="00373E23" w:rsidRDefault="00373E23">
            <w:r w:rsidRPr="009B7D39">
              <w:t>M3</w:t>
            </w:r>
          </w:p>
          <w:p w:rsidR="00373E23" w:rsidRPr="009B7D39" w:rsidRDefault="00373E23">
            <w:r>
              <w:t>ONOF</w:t>
            </w:r>
          </w:p>
        </w:tc>
        <w:tc>
          <w:tcPr>
            <w:tcW w:w="1418" w:type="dxa"/>
          </w:tcPr>
          <w:p w:rsidR="00373E23" w:rsidRDefault="00373E23">
            <w:r w:rsidRPr="009B7D39">
              <w:t>M4</w:t>
            </w:r>
          </w:p>
          <w:p w:rsidR="00373E23" w:rsidRPr="009B7D39" w:rsidRDefault="00373E23">
            <w:r>
              <w:t>SIC</w:t>
            </w:r>
          </w:p>
        </w:tc>
        <w:tc>
          <w:tcPr>
            <w:tcW w:w="1559" w:type="dxa"/>
          </w:tcPr>
          <w:p w:rsidR="00373E23" w:rsidRDefault="00373E23">
            <w:r w:rsidRPr="009B7D39">
              <w:t>M1</w:t>
            </w:r>
          </w:p>
          <w:p w:rsidR="00373E23" w:rsidRPr="009B7D39" w:rsidRDefault="00373E23">
            <w:r>
              <w:t>SIC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A</w:t>
            </w:r>
          </w:p>
        </w:tc>
        <w:tc>
          <w:tcPr>
            <w:tcW w:w="1571" w:type="dxa"/>
          </w:tcPr>
          <w:p w:rsidR="00373E23" w:rsidRPr="009B7D39" w:rsidRDefault="00373E23"/>
        </w:tc>
        <w:tc>
          <w:tcPr>
            <w:tcW w:w="1984" w:type="dxa"/>
          </w:tcPr>
          <w:p w:rsidR="00373E23" w:rsidRDefault="00373E23">
            <w:r w:rsidRPr="009B7D39">
              <w:t>INFO</w:t>
            </w:r>
          </w:p>
          <w:p w:rsidR="00373E23" w:rsidRPr="009B7D39" w:rsidRDefault="00373E23">
            <w:r>
              <w:t>HRIS</w:t>
            </w:r>
          </w:p>
        </w:tc>
        <w:tc>
          <w:tcPr>
            <w:tcW w:w="1843" w:type="dxa"/>
          </w:tcPr>
          <w:p w:rsidR="00373E23" w:rsidRDefault="00373E23">
            <w:r w:rsidRPr="009B7D39">
              <w:t>INFO</w:t>
            </w:r>
          </w:p>
          <w:p w:rsidR="00373E23" w:rsidRPr="009B7D39" w:rsidRDefault="00373E23">
            <w:r>
              <w:t>HRIS</w:t>
            </w:r>
          </w:p>
        </w:tc>
        <w:tc>
          <w:tcPr>
            <w:tcW w:w="2126" w:type="dxa"/>
          </w:tcPr>
          <w:p w:rsidR="00373E23" w:rsidRDefault="00373E23">
            <w:r w:rsidRPr="009B7D39">
              <w:t>ED.FIZ</w:t>
            </w:r>
          </w:p>
          <w:p w:rsidR="00373E23" w:rsidRPr="009B7D39" w:rsidRDefault="00373E23">
            <w:r>
              <w:t>TIPA</w:t>
            </w:r>
          </w:p>
        </w:tc>
        <w:tc>
          <w:tcPr>
            <w:tcW w:w="1418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FLOCEA</w:t>
            </w:r>
          </w:p>
        </w:tc>
        <w:tc>
          <w:tcPr>
            <w:tcW w:w="1559" w:type="dxa"/>
          </w:tcPr>
          <w:p w:rsidR="00373E23" w:rsidRDefault="00373E23">
            <w:r w:rsidRPr="009B7D39">
              <w:t>FIZ</w:t>
            </w:r>
          </w:p>
          <w:p w:rsidR="00373E23" w:rsidRPr="009B7D39" w:rsidRDefault="00373E23">
            <w:r>
              <w:t>MAX.V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B</w:t>
            </w:r>
          </w:p>
        </w:tc>
        <w:tc>
          <w:tcPr>
            <w:tcW w:w="1571" w:type="dxa"/>
          </w:tcPr>
          <w:p w:rsidR="00373E23" w:rsidRDefault="00373E23">
            <w:r>
              <w:t>INFO</w:t>
            </w:r>
          </w:p>
          <w:p w:rsidR="00373E23" w:rsidRPr="009B7D39" w:rsidRDefault="00373E23">
            <w:r>
              <w:t>HRIS</w:t>
            </w:r>
          </w:p>
        </w:tc>
        <w:tc>
          <w:tcPr>
            <w:tcW w:w="1984" w:type="dxa"/>
          </w:tcPr>
          <w:p w:rsidR="00373E23" w:rsidRDefault="00373E23">
            <w:r w:rsidRPr="009B7D39">
              <w:t>M5</w:t>
            </w:r>
          </w:p>
          <w:p w:rsidR="00373E23" w:rsidRPr="009B7D39" w:rsidRDefault="00373E23">
            <w:r>
              <w:t>LAZA</w:t>
            </w:r>
          </w:p>
        </w:tc>
        <w:tc>
          <w:tcPr>
            <w:tcW w:w="1843" w:type="dxa"/>
          </w:tcPr>
          <w:p w:rsidR="00373E23" w:rsidRDefault="00373E23">
            <w:r w:rsidRPr="009B7D39">
              <w:t>ECA</w:t>
            </w:r>
          </w:p>
          <w:p w:rsidR="00373E23" w:rsidRPr="009B7D39" w:rsidRDefault="00373E23">
            <w:r>
              <w:t>MAIER</w:t>
            </w:r>
          </w:p>
        </w:tc>
        <w:tc>
          <w:tcPr>
            <w:tcW w:w="2126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ROM</w:t>
            </w:r>
          </w:p>
        </w:tc>
        <w:tc>
          <w:tcPr>
            <w:tcW w:w="1418" w:type="dxa"/>
          </w:tcPr>
          <w:p w:rsidR="00373E23" w:rsidRDefault="00373E23">
            <w:r w:rsidRPr="009B7D39">
              <w:t>GEO</w:t>
            </w:r>
          </w:p>
          <w:p w:rsidR="00373E23" w:rsidRPr="009B7D39" w:rsidRDefault="00373E23">
            <w:r>
              <w:t>STRUG</w:t>
            </w:r>
          </w:p>
        </w:tc>
        <w:tc>
          <w:tcPr>
            <w:tcW w:w="1559" w:type="dxa"/>
          </w:tcPr>
          <w:p w:rsidR="00373E23" w:rsidRDefault="00373E23" w:rsidP="006E5839">
            <w:r>
              <w:t>M1</w:t>
            </w:r>
          </w:p>
          <w:p w:rsidR="00373E23" w:rsidRPr="009B7D39" w:rsidRDefault="00373E23" w:rsidP="006E5839">
            <w:r>
              <w:t>MATI</w:t>
            </w:r>
          </w:p>
        </w:tc>
        <w:tc>
          <w:tcPr>
            <w:tcW w:w="1134" w:type="dxa"/>
          </w:tcPr>
          <w:p w:rsidR="00373E23" w:rsidRPr="009B7D39" w:rsidRDefault="00373E23" w:rsidP="00456070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C</w:t>
            </w:r>
          </w:p>
        </w:tc>
        <w:tc>
          <w:tcPr>
            <w:tcW w:w="1571" w:type="dxa"/>
          </w:tcPr>
          <w:p w:rsidR="00373E23" w:rsidRDefault="00373E23" w:rsidP="00D403FE">
            <w:r w:rsidRPr="009B7D39">
              <w:t>ECA</w:t>
            </w:r>
          </w:p>
          <w:p w:rsidR="00373E23" w:rsidRPr="009B7D39" w:rsidRDefault="00373E23" w:rsidP="00D403FE">
            <w:r>
              <w:t>MAIER</w:t>
            </w:r>
          </w:p>
        </w:tc>
        <w:tc>
          <w:tcPr>
            <w:tcW w:w="1984" w:type="dxa"/>
          </w:tcPr>
          <w:p w:rsidR="00373E23" w:rsidRDefault="00373E23">
            <w:r>
              <w:t>M9</w:t>
            </w:r>
          </w:p>
          <w:p w:rsidR="00373E23" w:rsidRPr="009B7D39" w:rsidRDefault="00373E23">
            <w:r>
              <w:t>AMAR</w:t>
            </w:r>
          </w:p>
        </w:tc>
        <w:tc>
          <w:tcPr>
            <w:tcW w:w="1843" w:type="dxa"/>
          </w:tcPr>
          <w:p w:rsidR="00373E23" w:rsidRDefault="00373E23">
            <w:r w:rsidRPr="009B7D39">
              <w:t>M9</w:t>
            </w:r>
          </w:p>
          <w:p w:rsidR="00373E23" w:rsidRPr="009B7D39" w:rsidRDefault="00373E23">
            <w:r>
              <w:t>AMAR</w:t>
            </w:r>
          </w:p>
        </w:tc>
        <w:tc>
          <w:tcPr>
            <w:tcW w:w="2126" w:type="dxa"/>
          </w:tcPr>
          <w:p w:rsidR="00373E23" w:rsidRDefault="00373E23">
            <w:r w:rsidRPr="009B7D39">
              <w:t>M5</w:t>
            </w:r>
          </w:p>
          <w:p w:rsidR="00373E23" w:rsidRPr="009B7D39" w:rsidRDefault="00373E23">
            <w:r>
              <w:t>LAZA</w:t>
            </w:r>
          </w:p>
        </w:tc>
        <w:tc>
          <w:tcPr>
            <w:tcW w:w="1418" w:type="dxa"/>
          </w:tcPr>
          <w:p w:rsidR="00373E23" w:rsidRDefault="00373E23">
            <w:r w:rsidRPr="009B7D39">
              <w:t>ROM</w:t>
            </w:r>
          </w:p>
          <w:p w:rsidR="00373E23" w:rsidRPr="009B7D39" w:rsidRDefault="00373E23">
            <w:r>
              <w:t>IACOB</w:t>
            </w:r>
          </w:p>
        </w:tc>
        <w:tc>
          <w:tcPr>
            <w:tcW w:w="1559" w:type="dxa"/>
          </w:tcPr>
          <w:p w:rsidR="00373E23" w:rsidRDefault="00373E23">
            <w:r w:rsidRPr="009B7D39">
              <w:t>M4</w:t>
            </w:r>
          </w:p>
          <w:p w:rsidR="00373E23" w:rsidRPr="009B7D39" w:rsidRDefault="00373E23">
            <w:r>
              <w:t>CHEAB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D</w:t>
            </w:r>
          </w:p>
        </w:tc>
        <w:tc>
          <w:tcPr>
            <w:tcW w:w="1571" w:type="dxa"/>
          </w:tcPr>
          <w:p w:rsidR="00373E23" w:rsidRDefault="00373E23">
            <w:r w:rsidRPr="009B7D39">
              <w:t>E</w:t>
            </w:r>
          </w:p>
          <w:p w:rsidR="00373E23" w:rsidRPr="009B7D39" w:rsidRDefault="00373E23">
            <w:r>
              <w:t>GRIG</w:t>
            </w:r>
          </w:p>
        </w:tc>
        <w:tc>
          <w:tcPr>
            <w:tcW w:w="1984" w:type="dxa"/>
          </w:tcPr>
          <w:p w:rsidR="00373E23" w:rsidRDefault="00373E23">
            <w:r w:rsidRPr="009B7D39">
              <w:t>DIR</w:t>
            </w:r>
          </w:p>
          <w:p w:rsidR="00373E23" w:rsidRPr="009B7D39" w:rsidRDefault="00373E23">
            <w:r>
              <w:t>VRANC</w:t>
            </w:r>
          </w:p>
        </w:tc>
        <w:tc>
          <w:tcPr>
            <w:tcW w:w="1843" w:type="dxa"/>
          </w:tcPr>
          <w:p w:rsidR="00373E23" w:rsidRDefault="00373E23">
            <w:r w:rsidRPr="009B7D39">
              <w:t>M1</w:t>
            </w:r>
          </w:p>
          <w:p w:rsidR="00373E23" w:rsidRPr="009B7D39" w:rsidRDefault="00373E23">
            <w:r>
              <w:t>VRANC</w:t>
            </w:r>
          </w:p>
        </w:tc>
        <w:tc>
          <w:tcPr>
            <w:tcW w:w="2126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BUSU</w:t>
            </w:r>
          </w:p>
        </w:tc>
        <w:tc>
          <w:tcPr>
            <w:tcW w:w="1418" w:type="dxa"/>
          </w:tcPr>
          <w:p w:rsidR="00373E23" w:rsidRDefault="00373E23">
            <w:r w:rsidRPr="009B7D39">
              <w:t>M5</w:t>
            </w:r>
          </w:p>
          <w:p w:rsidR="00373E23" w:rsidRPr="009B7D39" w:rsidRDefault="00373E23">
            <w:r>
              <w:t>LAZA</w:t>
            </w:r>
          </w:p>
        </w:tc>
        <w:tc>
          <w:tcPr>
            <w:tcW w:w="1559" w:type="dxa"/>
          </w:tcPr>
          <w:p w:rsidR="00373E23" w:rsidRDefault="00373E23">
            <w:r w:rsidRPr="009B7D39">
              <w:t>GEO</w:t>
            </w:r>
          </w:p>
          <w:p w:rsidR="00373E23" w:rsidRPr="009B7D39" w:rsidRDefault="00373E23">
            <w:r>
              <w:t>STRUG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E</w:t>
            </w:r>
          </w:p>
        </w:tc>
        <w:tc>
          <w:tcPr>
            <w:tcW w:w="1571" w:type="dxa"/>
          </w:tcPr>
          <w:p w:rsidR="00373E23" w:rsidRPr="009B7D39" w:rsidRDefault="00373E23"/>
        </w:tc>
        <w:tc>
          <w:tcPr>
            <w:tcW w:w="1984" w:type="dxa"/>
          </w:tcPr>
          <w:p w:rsidR="00373E23" w:rsidRDefault="00373E23">
            <w:r w:rsidRPr="009B7D39">
              <w:t>DIR</w:t>
            </w:r>
          </w:p>
          <w:p w:rsidR="00373E23" w:rsidRPr="009B7D39" w:rsidRDefault="00373E23">
            <w:r>
              <w:t>TRUF</w:t>
            </w:r>
          </w:p>
        </w:tc>
        <w:tc>
          <w:tcPr>
            <w:tcW w:w="1843" w:type="dxa"/>
          </w:tcPr>
          <w:p w:rsidR="00373E23" w:rsidRDefault="00373E23">
            <w:r w:rsidRPr="009B7D39">
              <w:t>FR</w:t>
            </w:r>
          </w:p>
          <w:p w:rsidR="00373E23" w:rsidRPr="009B7D39" w:rsidRDefault="00373E23">
            <w:r>
              <w:t>MUR</w:t>
            </w:r>
          </w:p>
        </w:tc>
        <w:tc>
          <w:tcPr>
            <w:tcW w:w="2126" w:type="dxa"/>
          </w:tcPr>
          <w:p w:rsidR="00373E23" w:rsidRDefault="00373E23" w:rsidP="00D403FE">
            <w:r w:rsidRPr="009B7D39">
              <w:t>M</w:t>
            </w:r>
            <w:r>
              <w:t>1</w:t>
            </w:r>
          </w:p>
          <w:p w:rsidR="00373E23" w:rsidRPr="009B7D39" w:rsidRDefault="00373E23" w:rsidP="00D403FE">
            <w:r>
              <w:t>VRANC</w:t>
            </w:r>
          </w:p>
        </w:tc>
        <w:tc>
          <w:tcPr>
            <w:tcW w:w="1418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BUSU</w:t>
            </w:r>
          </w:p>
        </w:tc>
        <w:tc>
          <w:tcPr>
            <w:tcW w:w="1559" w:type="dxa"/>
          </w:tcPr>
          <w:p w:rsidR="00373E23" w:rsidRDefault="00373E23">
            <w:r w:rsidRPr="009B7D39">
              <w:t>ED.FIZ</w:t>
            </w:r>
          </w:p>
          <w:p w:rsidR="00373E23" w:rsidRPr="009B7D39" w:rsidRDefault="00373E23">
            <w:r>
              <w:t>PURICE</w:t>
            </w:r>
          </w:p>
        </w:tc>
        <w:tc>
          <w:tcPr>
            <w:tcW w:w="1134" w:type="dxa"/>
          </w:tcPr>
          <w:p w:rsidR="00373E23" w:rsidRDefault="00373E23">
            <w:r w:rsidRPr="009B7D39">
              <w:t>M1</w:t>
            </w:r>
          </w:p>
          <w:p w:rsidR="00373E23" w:rsidRPr="009B7D39" w:rsidRDefault="00373E23">
            <w:r>
              <w:t>VRANC</w:t>
            </w:r>
          </w:p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F</w:t>
            </w:r>
          </w:p>
        </w:tc>
        <w:tc>
          <w:tcPr>
            <w:tcW w:w="1571" w:type="dxa"/>
          </w:tcPr>
          <w:p w:rsidR="00373E23" w:rsidRDefault="00373E23" w:rsidP="00D403FE">
            <w:r w:rsidRPr="009B7D39">
              <w:t>FR</w:t>
            </w:r>
          </w:p>
          <w:p w:rsidR="00373E23" w:rsidRPr="009B7D39" w:rsidRDefault="00373E23" w:rsidP="00D403FE">
            <w:r>
              <w:t>STRAT.G</w:t>
            </w:r>
          </w:p>
        </w:tc>
        <w:tc>
          <w:tcPr>
            <w:tcW w:w="1984" w:type="dxa"/>
          </w:tcPr>
          <w:p w:rsidR="00373E23" w:rsidRDefault="00373E23">
            <w:r>
              <w:t>ECA</w:t>
            </w:r>
          </w:p>
          <w:p w:rsidR="00373E23" w:rsidRPr="009B7D39" w:rsidRDefault="00373E23">
            <w:r>
              <w:t>MAIER</w:t>
            </w:r>
          </w:p>
        </w:tc>
        <w:tc>
          <w:tcPr>
            <w:tcW w:w="1843" w:type="dxa"/>
          </w:tcPr>
          <w:p w:rsidR="00373E23" w:rsidRDefault="00373E23">
            <w:r>
              <w:t>E</w:t>
            </w:r>
          </w:p>
          <w:p w:rsidR="00373E23" w:rsidRPr="009B7D39" w:rsidRDefault="00373E23">
            <w:r>
              <w:t>BANC</w:t>
            </w:r>
          </w:p>
        </w:tc>
        <w:tc>
          <w:tcPr>
            <w:tcW w:w="2126" w:type="dxa"/>
          </w:tcPr>
          <w:p w:rsidR="00373E23" w:rsidRDefault="00373E23">
            <w:r>
              <w:t>ROM</w:t>
            </w:r>
          </w:p>
          <w:p w:rsidR="00373E23" w:rsidRPr="009B7D39" w:rsidRDefault="00373E23">
            <w:r>
              <w:t>POPA</w:t>
            </w:r>
          </w:p>
        </w:tc>
        <w:tc>
          <w:tcPr>
            <w:tcW w:w="1418" w:type="dxa"/>
          </w:tcPr>
          <w:p w:rsidR="00373E23" w:rsidRDefault="00373E23">
            <w:r>
              <w:t>M3</w:t>
            </w:r>
          </w:p>
          <w:p w:rsidR="00373E23" w:rsidRPr="009B7D39" w:rsidRDefault="00373E23">
            <w:r>
              <w:t>HAGIU</w:t>
            </w:r>
          </w:p>
        </w:tc>
        <w:tc>
          <w:tcPr>
            <w:tcW w:w="1559" w:type="dxa"/>
          </w:tcPr>
          <w:p w:rsidR="00373E23" w:rsidRDefault="00373E23">
            <w:r w:rsidRPr="009B7D39">
              <w:t>DIR</w:t>
            </w:r>
          </w:p>
          <w:p w:rsidR="00373E23" w:rsidRPr="009B7D39" w:rsidRDefault="00373E23">
            <w:r>
              <w:t>ISAC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G</w:t>
            </w:r>
          </w:p>
        </w:tc>
        <w:tc>
          <w:tcPr>
            <w:tcW w:w="1571" w:type="dxa"/>
          </w:tcPr>
          <w:p w:rsidR="00373E23" w:rsidRDefault="00373E23" w:rsidP="00D403FE">
            <w:r>
              <w:t>M7</w:t>
            </w:r>
          </w:p>
          <w:p w:rsidR="00373E23" w:rsidRPr="009B7D39" w:rsidRDefault="00373E23" w:rsidP="00D403FE">
            <w:r>
              <w:t>APET</w:t>
            </w:r>
          </w:p>
        </w:tc>
        <w:tc>
          <w:tcPr>
            <w:tcW w:w="1984" w:type="dxa"/>
          </w:tcPr>
          <w:p w:rsidR="00373E23" w:rsidRDefault="00373E23" w:rsidP="00D403FE">
            <w:r w:rsidRPr="009B7D39">
              <w:t>M3</w:t>
            </w:r>
          </w:p>
          <w:p w:rsidR="00373E23" w:rsidRPr="009B7D39" w:rsidRDefault="00373E23" w:rsidP="00D403FE">
            <w:r>
              <w:t>PANA</w:t>
            </w:r>
          </w:p>
        </w:tc>
        <w:tc>
          <w:tcPr>
            <w:tcW w:w="1843" w:type="dxa"/>
          </w:tcPr>
          <w:p w:rsidR="00373E23" w:rsidRDefault="00373E23" w:rsidP="00D403FE">
            <w:r w:rsidRPr="009B7D39">
              <w:t>M4</w:t>
            </w:r>
          </w:p>
          <w:p w:rsidR="00373E23" w:rsidRPr="009B7D39" w:rsidRDefault="00373E23" w:rsidP="00D403FE">
            <w:r>
              <w:t>APET</w:t>
            </w:r>
          </w:p>
        </w:tc>
        <w:tc>
          <w:tcPr>
            <w:tcW w:w="2126" w:type="dxa"/>
          </w:tcPr>
          <w:p w:rsidR="00373E23" w:rsidRDefault="00373E23">
            <w:r w:rsidRPr="009B7D39">
              <w:t>ECA</w:t>
            </w:r>
          </w:p>
          <w:p w:rsidR="00373E23" w:rsidRPr="009B7D39" w:rsidRDefault="00373E23">
            <w:r>
              <w:t>MAIER</w:t>
            </w:r>
          </w:p>
        </w:tc>
        <w:tc>
          <w:tcPr>
            <w:tcW w:w="1418" w:type="dxa"/>
          </w:tcPr>
          <w:p w:rsidR="00373E23" w:rsidRDefault="00373E23">
            <w:r>
              <w:t>TIC</w:t>
            </w:r>
          </w:p>
          <w:p w:rsidR="00373E23" w:rsidRPr="009B7D39" w:rsidRDefault="00373E23">
            <w:r>
              <w:t>PISL</w:t>
            </w:r>
          </w:p>
        </w:tc>
        <w:tc>
          <w:tcPr>
            <w:tcW w:w="1559" w:type="dxa"/>
          </w:tcPr>
          <w:p w:rsidR="00373E23" w:rsidRDefault="00373E23" w:rsidP="00D403FE">
            <w:r w:rsidRPr="009B7D39">
              <w:t>M</w:t>
            </w:r>
            <w:r>
              <w:t>7</w:t>
            </w:r>
          </w:p>
          <w:p w:rsidR="00373E23" w:rsidRPr="009B7D39" w:rsidRDefault="00373E23" w:rsidP="00D403FE">
            <w:r>
              <w:t>REIN</w:t>
            </w:r>
          </w:p>
        </w:tc>
        <w:tc>
          <w:tcPr>
            <w:tcW w:w="1134" w:type="dxa"/>
          </w:tcPr>
          <w:p w:rsidR="00373E23" w:rsidRDefault="00373E23">
            <w:r>
              <w:t>M2</w:t>
            </w:r>
          </w:p>
          <w:p w:rsidR="00373E23" w:rsidRPr="009B7D39" w:rsidRDefault="00373E23">
            <w:r>
              <w:t>MATI</w:t>
            </w:r>
          </w:p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H</w:t>
            </w:r>
          </w:p>
        </w:tc>
        <w:tc>
          <w:tcPr>
            <w:tcW w:w="1571" w:type="dxa"/>
          </w:tcPr>
          <w:p w:rsidR="00373E23" w:rsidRDefault="00373E23">
            <w:r w:rsidRPr="009B7D39">
              <w:t>DIR</w:t>
            </w:r>
          </w:p>
          <w:p w:rsidR="00373E23" w:rsidRPr="009B7D39" w:rsidRDefault="00373E23">
            <w:r>
              <w:t>HAGIU</w:t>
            </w:r>
          </w:p>
        </w:tc>
        <w:tc>
          <w:tcPr>
            <w:tcW w:w="1984" w:type="dxa"/>
          </w:tcPr>
          <w:p w:rsidR="00373E23" w:rsidRDefault="00373E23">
            <w:r w:rsidRPr="009B7D39">
              <w:t>ED.FIZ</w:t>
            </w:r>
          </w:p>
          <w:p w:rsidR="00373E23" w:rsidRPr="009B7D39" w:rsidRDefault="00373E23">
            <w:r>
              <w:t>TIPA</w:t>
            </w:r>
          </w:p>
        </w:tc>
        <w:tc>
          <w:tcPr>
            <w:tcW w:w="1843" w:type="dxa"/>
          </w:tcPr>
          <w:p w:rsidR="00373E23" w:rsidRDefault="00373E23">
            <w:r w:rsidRPr="009B7D39">
              <w:t>M1</w:t>
            </w:r>
          </w:p>
          <w:p w:rsidR="00373E23" w:rsidRPr="009B7D39" w:rsidRDefault="00373E23">
            <w:r>
              <w:t>MATE</w:t>
            </w:r>
          </w:p>
        </w:tc>
        <w:tc>
          <w:tcPr>
            <w:tcW w:w="2126" w:type="dxa"/>
          </w:tcPr>
          <w:p w:rsidR="00373E23" w:rsidRDefault="00373E23">
            <w:r w:rsidRPr="009B7D39">
              <w:t>FR+E</w:t>
            </w:r>
          </w:p>
          <w:p w:rsidR="00373E23" w:rsidRPr="009B7D39" w:rsidRDefault="00373E23">
            <w:r>
              <w:t>GRIG+MUR</w:t>
            </w:r>
          </w:p>
        </w:tc>
        <w:tc>
          <w:tcPr>
            <w:tcW w:w="1418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NEG</w:t>
            </w:r>
          </w:p>
        </w:tc>
        <w:tc>
          <w:tcPr>
            <w:tcW w:w="1559" w:type="dxa"/>
          </w:tcPr>
          <w:p w:rsidR="00373E23" w:rsidRDefault="00373E23" w:rsidP="00D403FE">
            <w:r w:rsidRPr="009B7D39">
              <w:t>M</w:t>
            </w:r>
            <w:r>
              <w:t>7</w:t>
            </w:r>
          </w:p>
          <w:p w:rsidR="00373E23" w:rsidRPr="009B7D39" w:rsidRDefault="00373E23" w:rsidP="00D403FE">
            <w:r>
              <w:t>TRUF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I</w:t>
            </w:r>
          </w:p>
        </w:tc>
        <w:tc>
          <w:tcPr>
            <w:tcW w:w="1571" w:type="dxa"/>
          </w:tcPr>
          <w:p w:rsidR="00373E23" w:rsidRDefault="00373E23">
            <w:r w:rsidRPr="009B7D39">
              <w:t>M2</w:t>
            </w:r>
          </w:p>
          <w:p w:rsidR="00373E23" w:rsidRPr="009B7D39" w:rsidRDefault="00373E23">
            <w:r>
              <w:t>SANDU</w:t>
            </w:r>
          </w:p>
        </w:tc>
        <w:tc>
          <w:tcPr>
            <w:tcW w:w="1984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ROM</w:t>
            </w:r>
          </w:p>
        </w:tc>
        <w:tc>
          <w:tcPr>
            <w:tcW w:w="1843" w:type="dxa"/>
          </w:tcPr>
          <w:p w:rsidR="00373E23" w:rsidRDefault="00373E23">
            <w:r w:rsidRPr="009B7D39">
              <w:t>M4</w:t>
            </w:r>
          </w:p>
          <w:p w:rsidR="00373E23" w:rsidRPr="009B7D39" w:rsidRDefault="00373E23">
            <w:r>
              <w:t>IORD</w:t>
            </w:r>
          </w:p>
        </w:tc>
        <w:tc>
          <w:tcPr>
            <w:tcW w:w="2126" w:type="dxa"/>
          </w:tcPr>
          <w:p w:rsidR="00373E23" w:rsidRDefault="00373E23">
            <w:r w:rsidRPr="009B7D39">
              <w:t>FR+E</w:t>
            </w:r>
          </w:p>
          <w:p w:rsidR="00373E23" w:rsidRPr="009B7D39" w:rsidRDefault="00373E23">
            <w:r>
              <w:t>GRIG+MUR</w:t>
            </w:r>
          </w:p>
        </w:tc>
        <w:tc>
          <w:tcPr>
            <w:tcW w:w="1418" w:type="dxa"/>
          </w:tcPr>
          <w:p w:rsidR="00373E23" w:rsidRDefault="00373E23">
            <w:r w:rsidRPr="009B7D39">
              <w:t>M4</w:t>
            </w:r>
          </w:p>
          <w:p w:rsidR="00373E23" w:rsidRPr="009B7D39" w:rsidRDefault="00373E23">
            <w:r>
              <w:t>IORD</w:t>
            </w:r>
          </w:p>
        </w:tc>
        <w:tc>
          <w:tcPr>
            <w:tcW w:w="1559" w:type="dxa"/>
          </w:tcPr>
          <w:p w:rsidR="00373E23" w:rsidRDefault="00373E23">
            <w:r w:rsidRPr="009B7D39">
              <w:t>ROM</w:t>
            </w:r>
          </w:p>
          <w:p w:rsidR="00373E23" w:rsidRPr="009B7D39" w:rsidRDefault="00373E23">
            <w:r>
              <w:t>IACOB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 A R.P</w:t>
            </w:r>
          </w:p>
        </w:tc>
        <w:tc>
          <w:tcPr>
            <w:tcW w:w="1571" w:type="dxa"/>
          </w:tcPr>
          <w:p w:rsidR="00373E23" w:rsidRDefault="00373E23">
            <w:r w:rsidRPr="009B7D39">
              <w:t>DIR</w:t>
            </w:r>
          </w:p>
          <w:p w:rsidR="00373E23" w:rsidRPr="009B7D39" w:rsidRDefault="00373E23">
            <w:r>
              <w:t>TIPA</w:t>
            </w:r>
          </w:p>
        </w:tc>
        <w:tc>
          <w:tcPr>
            <w:tcW w:w="1984" w:type="dxa"/>
          </w:tcPr>
          <w:p w:rsidR="00373E23" w:rsidRDefault="00373E23">
            <w:r w:rsidRPr="009B7D39">
              <w:t>ROM</w:t>
            </w:r>
          </w:p>
          <w:p w:rsidR="00373E23" w:rsidRPr="009B7D39" w:rsidRDefault="00373E23">
            <w:r>
              <w:t>POP</w:t>
            </w:r>
          </w:p>
        </w:tc>
        <w:tc>
          <w:tcPr>
            <w:tcW w:w="1843" w:type="dxa"/>
          </w:tcPr>
          <w:p w:rsidR="00373E23" w:rsidRDefault="00373E23">
            <w:r w:rsidRPr="009B7D39">
              <w:t>IST</w:t>
            </w:r>
          </w:p>
          <w:p w:rsidR="00373E23" w:rsidRPr="009B7D39" w:rsidRDefault="00373E23">
            <w:r>
              <w:t>ISOP</w:t>
            </w:r>
          </w:p>
        </w:tc>
        <w:tc>
          <w:tcPr>
            <w:tcW w:w="2126" w:type="dxa"/>
          </w:tcPr>
          <w:p w:rsidR="00373E23" w:rsidRDefault="00373E23" w:rsidP="00D403FE">
            <w:r w:rsidRPr="009B7D39">
              <w:t>FR</w:t>
            </w:r>
          </w:p>
          <w:p w:rsidR="00373E23" w:rsidRPr="009B7D39" w:rsidRDefault="00373E23" w:rsidP="00D403FE">
            <w:r>
              <w:t>STRAT.G</w:t>
            </w:r>
          </w:p>
        </w:tc>
        <w:tc>
          <w:tcPr>
            <w:tcW w:w="1418" w:type="dxa"/>
          </w:tcPr>
          <w:p w:rsidR="00373E23" w:rsidRDefault="00373E23">
            <w:r w:rsidRPr="009B7D39">
              <w:t>ED.FIZ</w:t>
            </w:r>
          </w:p>
          <w:p w:rsidR="00373E23" w:rsidRPr="009B7D39" w:rsidRDefault="00373E23">
            <w:r>
              <w:t>TIPA</w:t>
            </w:r>
          </w:p>
        </w:tc>
        <w:tc>
          <w:tcPr>
            <w:tcW w:w="1559" w:type="dxa"/>
          </w:tcPr>
          <w:p w:rsidR="00373E23" w:rsidRDefault="00373E23">
            <w:r>
              <w:t>E</w:t>
            </w:r>
          </w:p>
          <w:p w:rsidR="00373E23" w:rsidRPr="009B7D39" w:rsidRDefault="00373E23">
            <w:r>
              <w:t>OTT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 w:rsidP="00F9004A">
            <w:r w:rsidRPr="009B7D39">
              <w:t>XII B</w:t>
            </w:r>
          </w:p>
          <w:p w:rsidR="00373E23" w:rsidRPr="009B7D39" w:rsidRDefault="00373E23" w:rsidP="00F9004A">
            <w:r w:rsidRPr="009B7D39">
              <w:t>R.P</w:t>
            </w:r>
          </w:p>
        </w:tc>
        <w:tc>
          <w:tcPr>
            <w:tcW w:w="1571" w:type="dxa"/>
          </w:tcPr>
          <w:p w:rsidR="00373E23" w:rsidRDefault="00373E23">
            <w:r w:rsidRPr="009B7D39">
              <w:t>IST</w:t>
            </w:r>
          </w:p>
          <w:p w:rsidR="00373E23" w:rsidRPr="009B7D39" w:rsidRDefault="00373E23">
            <w:r>
              <w:t>ISOP</w:t>
            </w:r>
          </w:p>
        </w:tc>
        <w:tc>
          <w:tcPr>
            <w:tcW w:w="1984" w:type="dxa"/>
          </w:tcPr>
          <w:p w:rsidR="00373E23" w:rsidRDefault="00373E23" w:rsidP="00D403FE">
            <w:r w:rsidRPr="009B7D39">
              <w:t>FR</w:t>
            </w:r>
          </w:p>
          <w:p w:rsidR="00373E23" w:rsidRPr="009B7D39" w:rsidRDefault="00373E23" w:rsidP="00D403FE">
            <w:r>
              <w:t>STRAT.G</w:t>
            </w:r>
          </w:p>
        </w:tc>
        <w:tc>
          <w:tcPr>
            <w:tcW w:w="1843" w:type="dxa"/>
          </w:tcPr>
          <w:p w:rsidR="00373E23" w:rsidRDefault="00373E23">
            <w:r w:rsidRPr="009B7D39">
              <w:t>E</w:t>
            </w:r>
          </w:p>
          <w:p w:rsidR="00373E23" w:rsidRPr="009B7D39" w:rsidRDefault="00373E23">
            <w:r>
              <w:t>OTT</w:t>
            </w:r>
          </w:p>
        </w:tc>
        <w:tc>
          <w:tcPr>
            <w:tcW w:w="2126" w:type="dxa"/>
          </w:tcPr>
          <w:p w:rsidR="00373E23" w:rsidRDefault="00373E23">
            <w:r w:rsidRPr="009B7D39">
              <w:t>GEO</w:t>
            </w:r>
          </w:p>
          <w:p w:rsidR="00373E23" w:rsidRPr="009B7D39" w:rsidRDefault="00373E23">
            <w:r>
              <w:t>ISM</w:t>
            </w:r>
          </w:p>
        </w:tc>
        <w:tc>
          <w:tcPr>
            <w:tcW w:w="1418" w:type="dxa"/>
          </w:tcPr>
          <w:p w:rsidR="00373E23" w:rsidRDefault="00373E23">
            <w:r>
              <w:t>ROM</w:t>
            </w:r>
          </w:p>
          <w:p w:rsidR="00373E23" w:rsidRPr="009B7D39" w:rsidRDefault="00373E23">
            <w:r>
              <w:t>SMO</w:t>
            </w:r>
          </w:p>
        </w:tc>
        <w:tc>
          <w:tcPr>
            <w:tcW w:w="1559" w:type="dxa"/>
          </w:tcPr>
          <w:p w:rsidR="00373E23" w:rsidRDefault="00373E23">
            <w:r>
              <w:t>TIC</w:t>
            </w:r>
          </w:p>
          <w:p w:rsidR="00373E23" w:rsidRPr="009B7D39" w:rsidRDefault="00373E23">
            <w:r>
              <w:t>PISL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>
            <w:r w:rsidRPr="009B7D39">
              <w:t>XIII A R.P</w:t>
            </w:r>
          </w:p>
        </w:tc>
        <w:tc>
          <w:tcPr>
            <w:tcW w:w="1571" w:type="dxa"/>
          </w:tcPr>
          <w:p w:rsidR="00373E23" w:rsidRDefault="00373E23" w:rsidP="00D403FE">
            <w:r w:rsidRPr="009B7D39">
              <w:t>ROM</w:t>
            </w:r>
          </w:p>
          <w:p w:rsidR="00373E23" w:rsidRPr="009B7D39" w:rsidRDefault="00373E23" w:rsidP="00D403FE">
            <w:r>
              <w:t>POP</w:t>
            </w:r>
          </w:p>
        </w:tc>
        <w:tc>
          <w:tcPr>
            <w:tcW w:w="1984" w:type="dxa"/>
          </w:tcPr>
          <w:p w:rsidR="00373E23" w:rsidRDefault="00373E23">
            <w:r w:rsidRPr="009B7D39">
              <w:t>MAT</w:t>
            </w:r>
          </w:p>
          <w:p w:rsidR="00373E23" w:rsidRPr="009B7D39" w:rsidRDefault="00373E23">
            <w:r>
              <w:t>PRUT</w:t>
            </w:r>
          </w:p>
        </w:tc>
        <w:tc>
          <w:tcPr>
            <w:tcW w:w="1843" w:type="dxa"/>
          </w:tcPr>
          <w:p w:rsidR="00373E23" w:rsidRDefault="00373E23">
            <w:r>
              <w:t>M1</w:t>
            </w:r>
          </w:p>
          <w:p w:rsidR="00373E23" w:rsidRPr="009B7D39" w:rsidRDefault="00373E23">
            <w:r>
              <w:t>REIN</w:t>
            </w:r>
          </w:p>
        </w:tc>
        <w:tc>
          <w:tcPr>
            <w:tcW w:w="2126" w:type="dxa"/>
          </w:tcPr>
          <w:p w:rsidR="00373E23" w:rsidRDefault="00373E23">
            <w:r>
              <w:t>E</w:t>
            </w:r>
          </w:p>
          <w:p w:rsidR="00373E23" w:rsidRPr="009B7D39" w:rsidRDefault="00373E23">
            <w:r>
              <w:t>OTT</w:t>
            </w:r>
          </w:p>
        </w:tc>
        <w:tc>
          <w:tcPr>
            <w:tcW w:w="1418" w:type="dxa"/>
          </w:tcPr>
          <w:p w:rsidR="00373E23" w:rsidRPr="009B7D39" w:rsidRDefault="00373E23">
            <w:r>
              <w:t>GEO</w:t>
            </w:r>
          </w:p>
        </w:tc>
        <w:tc>
          <w:tcPr>
            <w:tcW w:w="1559" w:type="dxa"/>
          </w:tcPr>
          <w:p w:rsidR="00373E23" w:rsidRDefault="00373E23">
            <w:r>
              <w:t>IST</w:t>
            </w:r>
          </w:p>
          <w:p w:rsidR="00373E23" w:rsidRPr="009B7D39" w:rsidRDefault="00373E23">
            <w:r>
              <w:t>ISOP</w:t>
            </w:r>
          </w:p>
        </w:tc>
        <w:tc>
          <w:tcPr>
            <w:tcW w:w="1134" w:type="dxa"/>
          </w:tcPr>
          <w:p w:rsidR="00373E23" w:rsidRPr="009B7D39" w:rsidRDefault="00373E23"/>
        </w:tc>
      </w:tr>
      <w:tr w:rsidR="00373E23" w:rsidRPr="009B7D39">
        <w:tc>
          <w:tcPr>
            <w:tcW w:w="1089" w:type="dxa"/>
          </w:tcPr>
          <w:p w:rsidR="00373E23" w:rsidRPr="009B7D39" w:rsidRDefault="00373E23" w:rsidP="00595B34">
            <w:r w:rsidRPr="009B7D39">
              <w:t>XIII B R.P</w:t>
            </w:r>
          </w:p>
        </w:tc>
        <w:tc>
          <w:tcPr>
            <w:tcW w:w="1571" w:type="dxa"/>
          </w:tcPr>
          <w:p w:rsidR="00373E23" w:rsidRPr="009B7D39" w:rsidRDefault="00373E23"/>
        </w:tc>
        <w:tc>
          <w:tcPr>
            <w:tcW w:w="1984" w:type="dxa"/>
          </w:tcPr>
          <w:p w:rsidR="00373E23" w:rsidRDefault="00373E23">
            <w:r w:rsidRPr="009B7D39">
              <w:t>IST</w:t>
            </w:r>
          </w:p>
          <w:p w:rsidR="00373E23" w:rsidRPr="009B7D39" w:rsidRDefault="00373E23">
            <w:r>
              <w:t>ISOP</w:t>
            </w:r>
          </w:p>
        </w:tc>
        <w:tc>
          <w:tcPr>
            <w:tcW w:w="1843" w:type="dxa"/>
          </w:tcPr>
          <w:p w:rsidR="00373E23" w:rsidRDefault="00373E23">
            <w:r w:rsidRPr="009B7D39">
              <w:t>GEO</w:t>
            </w:r>
          </w:p>
          <w:p w:rsidR="00373E23" w:rsidRPr="009B7D39" w:rsidRDefault="00373E23">
            <w:r>
              <w:t>ISM</w:t>
            </w:r>
          </w:p>
        </w:tc>
        <w:tc>
          <w:tcPr>
            <w:tcW w:w="2126" w:type="dxa"/>
          </w:tcPr>
          <w:p w:rsidR="00373E23" w:rsidRDefault="00373E23">
            <w:r w:rsidRPr="009B7D39">
              <w:t>FR</w:t>
            </w:r>
          </w:p>
          <w:p w:rsidR="00373E23" w:rsidRPr="009B7D39" w:rsidRDefault="00373E23">
            <w:r>
              <w:t>BAB</w:t>
            </w:r>
          </w:p>
        </w:tc>
        <w:tc>
          <w:tcPr>
            <w:tcW w:w="1418" w:type="dxa"/>
          </w:tcPr>
          <w:p w:rsidR="00373E23" w:rsidRDefault="00373E23">
            <w:r w:rsidRPr="009B7D39">
              <w:t>E</w:t>
            </w:r>
          </w:p>
          <w:p w:rsidR="00373E23" w:rsidRPr="009B7D39" w:rsidRDefault="00373E23">
            <w:r>
              <w:t>OTT</w:t>
            </w:r>
          </w:p>
        </w:tc>
        <w:tc>
          <w:tcPr>
            <w:tcW w:w="1559" w:type="dxa"/>
          </w:tcPr>
          <w:p w:rsidR="00373E23" w:rsidRDefault="00373E23">
            <w:r w:rsidRPr="009B7D39">
              <w:t>ROM</w:t>
            </w:r>
          </w:p>
          <w:p w:rsidR="00373E23" w:rsidRPr="009B7D39" w:rsidRDefault="00373E23">
            <w:r>
              <w:t>SMO</w:t>
            </w:r>
          </w:p>
        </w:tc>
        <w:tc>
          <w:tcPr>
            <w:tcW w:w="1134" w:type="dxa"/>
          </w:tcPr>
          <w:p w:rsidR="00373E23" w:rsidRDefault="00373E23">
            <w:r>
              <w:t>TIC</w:t>
            </w:r>
          </w:p>
          <w:p w:rsidR="00373E23" w:rsidRPr="009B7D39" w:rsidRDefault="00373E23">
            <w:r>
              <w:t>PISL</w:t>
            </w:r>
          </w:p>
        </w:tc>
      </w:tr>
    </w:tbl>
    <w:p w:rsidR="00373E23" w:rsidRPr="009B7D39" w:rsidRDefault="00373E23"/>
    <w:sectPr w:rsidR="00373E23" w:rsidRPr="009B7D39" w:rsidSect="0038761C">
      <w:pgSz w:w="15840" w:h="12240" w:orient="landscape"/>
      <w:pgMar w:top="72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B34"/>
    <w:rsid w:val="00046D7A"/>
    <w:rsid w:val="00076462"/>
    <w:rsid w:val="000F29DE"/>
    <w:rsid w:val="001102D8"/>
    <w:rsid w:val="0016183A"/>
    <w:rsid w:val="00223758"/>
    <w:rsid w:val="0024120E"/>
    <w:rsid w:val="0026242F"/>
    <w:rsid w:val="002A5AEF"/>
    <w:rsid w:val="00311325"/>
    <w:rsid w:val="003576C6"/>
    <w:rsid w:val="00373E23"/>
    <w:rsid w:val="00380FD8"/>
    <w:rsid w:val="0038761C"/>
    <w:rsid w:val="00456070"/>
    <w:rsid w:val="004A7CE3"/>
    <w:rsid w:val="005134C5"/>
    <w:rsid w:val="00595B34"/>
    <w:rsid w:val="005D55C2"/>
    <w:rsid w:val="005F1970"/>
    <w:rsid w:val="0062211E"/>
    <w:rsid w:val="00625A51"/>
    <w:rsid w:val="00685991"/>
    <w:rsid w:val="006E5839"/>
    <w:rsid w:val="00706438"/>
    <w:rsid w:val="00730E06"/>
    <w:rsid w:val="00796762"/>
    <w:rsid w:val="007B09F7"/>
    <w:rsid w:val="0085123E"/>
    <w:rsid w:val="008B6481"/>
    <w:rsid w:val="00922ED3"/>
    <w:rsid w:val="009353FD"/>
    <w:rsid w:val="009A1310"/>
    <w:rsid w:val="009B4ABF"/>
    <w:rsid w:val="009B7D39"/>
    <w:rsid w:val="00A04DFC"/>
    <w:rsid w:val="00A9419D"/>
    <w:rsid w:val="00AA3D4C"/>
    <w:rsid w:val="00AD4686"/>
    <w:rsid w:val="00AE4DD3"/>
    <w:rsid w:val="00B55C3B"/>
    <w:rsid w:val="00B73FDB"/>
    <w:rsid w:val="00BA5715"/>
    <w:rsid w:val="00C31DCD"/>
    <w:rsid w:val="00D403FE"/>
    <w:rsid w:val="00E07D36"/>
    <w:rsid w:val="00E30232"/>
    <w:rsid w:val="00EE28C7"/>
    <w:rsid w:val="00F245FA"/>
    <w:rsid w:val="00F71391"/>
    <w:rsid w:val="00F75E2B"/>
    <w:rsid w:val="00F9004A"/>
    <w:rsid w:val="00F930DD"/>
    <w:rsid w:val="00FC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AE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B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249</Words>
  <Characters>1422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16</cp:revision>
  <cp:lastPrinted>2011-10-05T23:16:00Z</cp:lastPrinted>
  <dcterms:created xsi:type="dcterms:W3CDTF">2011-09-25T13:56:00Z</dcterms:created>
  <dcterms:modified xsi:type="dcterms:W3CDTF">2011-10-05T23:17:00Z</dcterms:modified>
</cp:coreProperties>
</file>